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08AA" w14:textId="7462FD5E" w:rsidR="00BA00AB" w:rsidRDefault="00FA58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Nicholas RADCLIFFE</w:t>
      </w:r>
      <w:r>
        <w:rPr>
          <w:rFonts w:ascii="Times New Roman" w:hAnsi="Times New Roman" w:cs="Times New Roman"/>
          <w:sz w:val="24"/>
          <w:szCs w:val="24"/>
        </w:rPr>
        <w:t xml:space="preserve">        (fl.1426)</w:t>
      </w:r>
    </w:p>
    <w:p w14:paraId="149F0832" w14:textId="340A222F" w:rsidR="00FA5855" w:rsidRDefault="00FA58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E2B83" w14:textId="639898F1" w:rsidR="00FA5855" w:rsidRDefault="00FA58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04DF5" w14:textId="082BAC3D" w:rsidR="0010099B" w:rsidRDefault="0010099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Cumberland.   (C.F.R. 1422-30 p.11)</w:t>
      </w:r>
    </w:p>
    <w:p w14:paraId="2C920073" w14:textId="45D79D54" w:rsidR="00FA5855" w:rsidRDefault="00FA5855" w:rsidP="00FA5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Jan.1426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Cumberland.     (C.F.R. 1422-30 p.117</w:t>
      </w:r>
    </w:p>
    <w:p w14:paraId="782811CB" w14:textId="77777777" w:rsidR="00FA5855" w:rsidRDefault="00FA5855" w:rsidP="00FA5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F86AB" w14:textId="77777777" w:rsidR="00FA5855" w:rsidRDefault="00FA5855" w:rsidP="00FA58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8F92EC" w14:textId="06204DAD" w:rsidR="00FA5855" w:rsidRDefault="00FA5855" w:rsidP="00FA5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p w14:paraId="205086D2" w14:textId="63B50590" w:rsidR="0010099B" w:rsidRPr="00FA5855" w:rsidRDefault="0010099B" w:rsidP="00FA58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November 2022</w:t>
      </w:r>
    </w:p>
    <w:sectPr w:rsidR="0010099B" w:rsidRPr="00FA58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0B06F" w14:textId="77777777" w:rsidR="00DF47EC" w:rsidRDefault="00DF47EC" w:rsidP="009139A6">
      <w:r>
        <w:separator/>
      </w:r>
    </w:p>
  </w:endnote>
  <w:endnote w:type="continuationSeparator" w:id="0">
    <w:p w14:paraId="7A9C70E4" w14:textId="77777777" w:rsidR="00DF47EC" w:rsidRDefault="00DF47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F5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20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13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31DC7" w14:textId="77777777" w:rsidR="00DF47EC" w:rsidRDefault="00DF47EC" w:rsidP="009139A6">
      <w:r>
        <w:separator/>
      </w:r>
    </w:p>
  </w:footnote>
  <w:footnote w:type="continuationSeparator" w:id="0">
    <w:p w14:paraId="17BC1370" w14:textId="77777777" w:rsidR="00DF47EC" w:rsidRDefault="00DF47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40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B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26A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55"/>
    <w:rsid w:val="000666E0"/>
    <w:rsid w:val="0010099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47EC"/>
    <w:rsid w:val="00EB3209"/>
    <w:rsid w:val="00F5287F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ED021"/>
  <w15:chartTrackingRefBased/>
  <w15:docId w15:val="{CB8B42C9-9EB5-4919-A97F-EAF5D731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2021-12-07T18:59:00Z</dcterms:created>
  <dcterms:modified xsi:type="dcterms:W3CDTF">2022-11-13T12:55:00Z</dcterms:modified>
</cp:coreProperties>
</file>